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F57B0" w14:textId="77777777" w:rsidR="006D512E" w:rsidRDefault="006D512E" w:rsidP="006D51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WARWELL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0640794" w14:textId="77777777" w:rsidR="006D512E" w:rsidRDefault="006D512E" w:rsidP="006D51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883905C" w14:textId="77777777" w:rsidR="006D512E" w:rsidRDefault="006D512E" w:rsidP="006D51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45D9DC" w14:textId="77777777" w:rsidR="006D512E" w:rsidRDefault="006D512E" w:rsidP="006D51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C3AEDA" w14:textId="77777777" w:rsidR="006D512E" w:rsidRDefault="006D512E" w:rsidP="006D512E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2217CA8C" w14:textId="77777777" w:rsidR="006D512E" w:rsidRDefault="006D512E" w:rsidP="006D512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5C21F2D" w14:textId="77777777" w:rsidR="006D512E" w:rsidRDefault="006D512E" w:rsidP="006D512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332AB50" w14:textId="77777777" w:rsidR="006D512E" w:rsidRDefault="006D512E" w:rsidP="006D512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9E2C4C0" w14:textId="77777777" w:rsidR="006D512E" w:rsidRDefault="006D512E" w:rsidP="006D512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BA2C56F" w14:textId="77777777" w:rsidR="006D512E" w:rsidRDefault="006D512E" w:rsidP="006D512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2022</w:t>
      </w:r>
    </w:p>
    <w:p w14:paraId="472F1BC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CCF4D" w14:textId="77777777" w:rsidR="006D512E" w:rsidRDefault="006D512E" w:rsidP="009139A6">
      <w:r>
        <w:separator/>
      </w:r>
    </w:p>
  </w:endnote>
  <w:endnote w:type="continuationSeparator" w:id="0">
    <w:p w14:paraId="2F57116C" w14:textId="77777777" w:rsidR="006D512E" w:rsidRDefault="006D51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F8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7A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B4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8D35E" w14:textId="77777777" w:rsidR="006D512E" w:rsidRDefault="006D512E" w:rsidP="009139A6">
      <w:r>
        <w:separator/>
      </w:r>
    </w:p>
  </w:footnote>
  <w:footnote w:type="continuationSeparator" w:id="0">
    <w:p w14:paraId="3CABFF97" w14:textId="77777777" w:rsidR="006D512E" w:rsidRDefault="006D51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48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A21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6D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12E"/>
    <w:rsid w:val="000666E0"/>
    <w:rsid w:val="002510B7"/>
    <w:rsid w:val="005C130B"/>
    <w:rsid w:val="006D512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2937C"/>
  <w15:chartTrackingRefBased/>
  <w15:docId w15:val="{F8BCAE8F-1D6C-411D-BEFF-43A700EE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2022-07-18T20:07:00Z</dcterms:created>
  <dcterms:modified xsi:type="dcterms:W3CDTF">2022-07-18T20:08:00Z</dcterms:modified>
</cp:coreProperties>
</file>